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AÖ062260601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Terrassenfriedhof - Lieferung und Montage Schiebetoranlage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Schiebetoranlage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